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4FDD5AAB" w:rsidR="00A55FFB" w:rsidRPr="000627A7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0627A7">
        <w:rPr>
          <w:rFonts w:cs="Arial"/>
        </w:rPr>
        <w:t>430</w:t>
      </w:r>
      <w:r w:rsidR="00A45C1E" w:rsidRPr="000627A7">
        <w:rPr>
          <w:rFonts w:cs="Arial"/>
        </w:rPr>
        <w:t>1</w:t>
      </w:r>
      <w:r w:rsidR="00A81457" w:rsidRPr="000627A7">
        <w:rPr>
          <w:rFonts w:cs="Arial"/>
        </w:rPr>
        <w:t>-</w:t>
      </w:r>
      <w:r w:rsidR="00BE5155" w:rsidRPr="000627A7">
        <w:rPr>
          <w:rFonts w:cs="Arial"/>
        </w:rPr>
        <w:t>00</w:t>
      </w:r>
      <w:r w:rsidR="000627A7">
        <w:rPr>
          <w:rFonts w:cs="Arial"/>
        </w:rPr>
        <w:t>05</w:t>
      </w:r>
      <w:bookmarkStart w:id="0" w:name="_GoBack"/>
      <w:bookmarkEnd w:id="0"/>
      <w:r w:rsidR="00BE5155" w:rsidRPr="000627A7">
        <w:rPr>
          <w:rFonts w:cs="Arial"/>
        </w:rPr>
        <w:t>/</w:t>
      </w:r>
      <w:r w:rsidR="007F790F" w:rsidRPr="000627A7">
        <w:rPr>
          <w:rFonts w:cs="Arial"/>
        </w:rPr>
        <w:t>2025</w:t>
      </w:r>
    </w:p>
    <w:p w14:paraId="497089F0" w14:textId="698EBDD7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BE5155">
        <w:rPr>
          <w:rFonts w:cs="Arial"/>
        </w:rPr>
        <w:t>202</w:t>
      </w:r>
      <w:r w:rsidR="007F790F">
        <w:rPr>
          <w:rFonts w:cs="Arial"/>
        </w:rPr>
        <w:t>5</w:t>
      </w:r>
      <w:r w:rsidR="00BE5155">
        <w:rPr>
          <w:rFonts w:cs="Arial"/>
        </w:rPr>
        <w:t>-</w:t>
      </w:r>
      <w:r w:rsidR="007F790F">
        <w:rPr>
          <w:rFonts w:cs="Arial"/>
        </w:rPr>
        <w:t>182</w:t>
      </w:r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0B279139" w14:textId="1E234AEA" w:rsidR="00D57EE7" w:rsidRDefault="00D57EE7" w:rsidP="00D57EE7">
      <w:pPr>
        <w:jc w:val="both"/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6325648D" w14:textId="40CDEF4E" w:rsidR="00931B30" w:rsidRPr="009B5ACC" w:rsidRDefault="00931B30" w:rsidP="00A90B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</w:t>
      </w:r>
      <w:r w:rsidR="007E0A19">
        <w:rPr>
          <w:rFonts w:cs="Arial"/>
        </w:rPr>
        <w:t>72</w:t>
      </w:r>
      <w:r w:rsidRPr="00931B30">
        <w:rPr>
          <w:rFonts w:cs="Arial"/>
        </w:rPr>
        <w:t xml:space="preserve">. člena Zakona o </w:t>
      </w:r>
      <w:r w:rsidR="007E0A19">
        <w:rPr>
          <w:rFonts w:cs="Arial"/>
        </w:rPr>
        <w:t xml:space="preserve">državnih </w:t>
      </w:r>
      <w:r w:rsidRPr="00931B30">
        <w:rPr>
          <w:rFonts w:cs="Arial"/>
        </w:rPr>
        <w:t>blagovnih rezervah</w:t>
      </w:r>
      <w:r w:rsidR="007E0A19">
        <w:rPr>
          <w:rFonts w:cs="Arial"/>
        </w:rPr>
        <w:t xml:space="preserve"> ZBR-1</w:t>
      </w:r>
      <w:r w:rsidRPr="00931B30">
        <w:rPr>
          <w:rFonts w:cs="Arial"/>
        </w:rPr>
        <w:t xml:space="preserve"> </w:t>
      </w:r>
      <w:r w:rsidRPr="009B5ACC">
        <w:rPr>
          <w:rFonts w:cs="Arial"/>
        </w:rPr>
        <w:t xml:space="preserve">(Uradni list RS, št. </w:t>
      </w:r>
      <w:r w:rsidR="007E0A19">
        <w:rPr>
          <w:rFonts w:cs="Arial"/>
        </w:rPr>
        <w:t>23/2024</w:t>
      </w:r>
      <w:r w:rsidRPr="009B5ACC">
        <w:rPr>
          <w:rFonts w:cs="Arial"/>
        </w:rPr>
        <w:t>) ter da nimamo neizpolnjenih obveznosti do naročnika dalj kot trideset dni</w:t>
      </w:r>
      <w:r w:rsidR="007E0A19">
        <w:rPr>
          <w:rFonts w:cs="Arial"/>
        </w:rPr>
        <w:t>.</w:t>
      </w:r>
      <w:r w:rsidRPr="009B5ACC">
        <w:rPr>
          <w:rFonts w:cs="Arial"/>
        </w:rPr>
        <w:t xml:space="preserve">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2EA9944F" w14:textId="77777777" w:rsidR="00200087" w:rsidRDefault="00200087" w:rsidP="007674BD">
      <w:pPr>
        <w:jc w:val="both"/>
        <w:rPr>
          <w:rFonts w:cs="Arial"/>
          <w:i/>
        </w:rPr>
      </w:pPr>
    </w:p>
    <w:p w14:paraId="497E4A88" w14:textId="77777777" w:rsidR="00200087" w:rsidRDefault="00200087" w:rsidP="007674BD">
      <w:pPr>
        <w:jc w:val="both"/>
        <w:rPr>
          <w:rFonts w:cs="Arial"/>
          <w:i/>
        </w:rPr>
      </w:pPr>
    </w:p>
    <w:p w14:paraId="394495D4" w14:textId="77777777" w:rsidR="00200087" w:rsidRDefault="00200087" w:rsidP="007674BD">
      <w:pPr>
        <w:jc w:val="both"/>
        <w:rPr>
          <w:rFonts w:cs="Arial"/>
          <w:i/>
        </w:rPr>
      </w:pPr>
    </w:p>
    <w:p w14:paraId="13567704" w14:textId="77777777" w:rsidR="00200087" w:rsidRDefault="00200087" w:rsidP="007674BD">
      <w:pPr>
        <w:jc w:val="both"/>
        <w:rPr>
          <w:rFonts w:cs="Arial"/>
          <w:i/>
        </w:rPr>
      </w:pPr>
    </w:p>
    <w:p w14:paraId="5C51447F" w14:textId="77777777" w:rsidR="00200087" w:rsidRDefault="00200087" w:rsidP="007674BD">
      <w:pPr>
        <w:jc w:val="both"/>
        <w:rPr>
          <w:rFonts w:cs="Arial"/>
          <w:i/>
        </w:rPr>
      </w:pPr>
    </w:p>
    <w:p w14:paraId="0B9B46C0" w14:textId="77777777" w:rsidR="00200087" w:rsidRDefault="00200087" w:rsidP="007674BD">
      <w:pPr>
        <w:jc w:val="both"/>
        <w:rPr>
          <w:rFonts w:cs="Arial"/>
          <w:i/>
        </w:rPr>
      </w:pPr>
    </w:p>
    <w:p w14:paraId="6A3196C5" w14:textId="77777777" w:rsidR="00200087" w:rsidRDefault="00200087" w:rsidP="007674BD">
      <w:pPr>
        <w:jc w:val="both"/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7539D41F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802" w16cex:dateUtc="2023-03-24T13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11A03B" w16cid:durableId="27C838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C5940" w14:textId="77777777" w:rsidR="00570477" w:rsidRDefault="00570477">
      <w:r>
        <w:separator/>
      </w:r>
    </w:p>
  </w:endnote>
  <w:endnote w:type="continuationSeparator" w:id="0">
    <w:p w14:paraId="4785DD14" w14:textId="77777777" w:rsidR="00570477" w:rsidRDefault="0057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42E69F2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27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627A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76184" w14:textId="77777777" w:rsidR="00570477" w:rsidRDefault="00570477">
      <w:r>
        <w:separator/>
      </w:r>
    </w:p>
  </w:footnote>
  <w:footnote w:type="continuationSeparator" w:id="0">
    <w:p w14:paraId="491E44C9" w14:textId="77777777" w:rsidR="00570477" w:rsidRDefault="00570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72BF176" w:rsidR="00C0552D" w:rsidRPr="005D6367" w:rsidRDefault="005D6367" w:rsidP="005C46D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C46D9">
            <w:rPr>
              <w:rFonts w:cs="Arial"/>
              <w:color w:val="000000"/>
              <w:sz w:val="16"/>
              <w:szCs w:val="16"/>
            </w:rPr>
            <w:t>=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45C1E">
            <w:rPr>
              <w:rFonts w:cs="Arial"/>
              <w:color w:val="000000"/>
              <w:sz w:val="16"/>
              <w:szCs w:val="16"/>
            </w:rPr>
            <w:t>BLAGO</w:t>
          </w:r>
          <w:r w:rsidR="005C46D9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27A7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3F4C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2AA3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55FF4"/>
    <w:rsid w:val="00456F89"/>
    <w:rsid w:val="004720C5"/>
    <w:rsid w:val="0047643E"/>
    <w:rsid w:val="004801D0"/>
    <w:rsid w:val="00486F2A"/>
    <w:rsid w:val="004A0508"/>
    <w:rsid w:val="004A7B11"/>
    <w:rsid w:val="004B065E"/>
    <w:rsid w:val="004B39D7"/>
    <w:rsid w:val="004D6B75"/>
    <w:rsid w:val="004F3509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0477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6D9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65CAA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2827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0A19"/>
    <w:rsid w:val="007E31E3"/>
    <w:rsid w:val="007E72B4"/>
    <w:rsid w:val="007F3757"/>
    <w:rsid w:val="007F4AC2"/>
    <w:rsid w:val="007F6339"/>
    <w:rsid w:val="007F790F"/>
    <w:rsid w:val="007F7EE3"/>
    <w:rsid w:val="008105C2"/>
    <w:rsid w:val="008155E7"/>
    <w:rsid w:val="00824D1D"/>
    <w:rsid w:val="00833AC6"/>
    <w:rsid w:val="0084007D"/>
    <w:rsid w:val="00843739"/>
    <w:rsid w:val="00847017"/>
    <w:rsid w:val="0086272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45C1E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5155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16B2"/>
    <w:rsid w:val="00D579F3"/>
    <w:rsid w:val="00D57EE7"/>
    <w:rsid w:val="00D60A7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171E"/>
    <w:rsid w:val="00F0300D"/>
    <w:rsid w:val="00F03705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E6A151-D764-4870-813B-A4C035E16E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C31DAE23-2009-4218-B8C4-50A4FF0C3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101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12</cp:revision>
  <cp:lastPrinted>2016-01-04T14:36:00Z</cp:lastPrinted>
  <dcterms:created xsi:type="dcterms:W3CDTF">2023-05-09T13:19:00Z</dcterms:created>
  <dcterms:modified xsi:type="dcterms:W3CDTF">2025-04-08T11:41:00Z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